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B0B3D" w14:textId="77777777" w:rsidR="00DD1B5C" w:rsidRDefault="00DD1B5C" w:rsidP="00DD1B5C">
      <w:pPr>
        <w:tabs>
          <w:tab w:val="left" w:pos="18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CLAREBURGH</w:t>
      </w:r>
      <w:r>
        <w:rPr>
          <w:rFonts w:ascii="Times New Roman" w:hAnsi="Times New Roman" w:cs="Times New Roman"/>
        </w:rPr>
        <w:t xml:space="preserve">       (fl.1483)</w:t>
      </w:r>
    </w:p>
    <w:p w14:paraId="2D8AF9A1" w14:textId="77777777" w:rsidR="00DD1B5C" w:rsidRDefault="00DD1B5C" w:rsidP="00DD1B5C">
      <w:pPr>
        <w:tabs>
          <w:tab w:val="left" w:pos="1815"/>
        </w:tabs>
        <w:rPr>
          <w:rFonts w:ascii="Times New Roman" w:hAnsi="Times New Roman" w:cs="Times New Roman"/>
        </w:rPr>
      </w:pPr>
    </w:p>
    <w:p w14:paraId="4797607E" w14:textId="77777777" w:rsidR="00DD1B5C" w:rsidRDefault="00DD1B5C" w:rsidP="00DD1B5C">
      <w:pPr>
        <w:tabs>
          <w:tab w:val="left" w:pos="1815"/>
        </w:tabs>
        <w:rPr>
          <w:rFonts w:ascii="Times New Roman" w:hAnsi="Times New Roman" w:cs="Times New Roman"/>
        </w:rPr>
      </w:pPr>
    </w:p>
    <w:p w14:paraId="155D94CC" w14:textId="77777777" w:rsidR="00DD1B5C" w:rsidRDefault="00DD1B5C" w:rsidP="00DD1B5C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Cordyngley</w:t>
      </w:r>
      <w:proofErr w:type="spellEnd"/>
      <w:r>
        <w:rPr>
          <w:rFonts w:ascii="Times New Roman" w:hAnsi="Times New Roman" w:cs="Times New Roman"/>
        </w:rPr>
        <w:t xml:space="preserve"> of Little Bolling, near</w:t>
      </w:r>
    </w:p>
    <w:p w14:paraId="4222137A" w14:textId="77777777" w:rsidR="00DD1B5C" w:rsidRDefault="00DD1B5C" w:rsidP="00DD1B5C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Bradford, West Riding of Yorkshire(q.v.).</w:t>
      </w:r>
    </w:p>
    <w:p w14:paraId="30520018" w14:textId="77777777" w:rsidR="00DD1B5C" w:rsidRDefault="00DD1B5C" w:rsidP="00DD1B5C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4DA6B37" w14:textId="77777777" w:rsidR="00DD1B5C" w:rsidRDefault="00DD1B5C" w:rsidP="00DD1B5C">
      <w:pPr>
        <w:tabs>
          <w:tab w:val="left" w:pos="720"/>
        </w:tabs>
        <w:rPr>
          <w:rFonts w:ascii="Times New Roman" w:hAnsi="Times New Roman" w:cs="Times New Roman"/>
        </w:rPr>
      </w:pPr>
    </w:p>
    <w:p w14:paraId="5A4FF64B" w14:textId="77777777" w:rsidR="00DD1B5C" w:rsidRDefault="00DD1B5C" w:rsidP="00DD1B5C">
      <w:pPr>
        <w:tabs>
          <w:tab w:val="left" w:pos="720"/>
        </w:tabs>
        <w:rPr>
          <w:rFonts w:ascii="Times New Roman" w:hAnsi="Times New Roman" w:cs="Times New Roman"/>
        </w:rPr>
      </w:pPr>
    </w:p>
    <w:p w14:paraId="48A888DE" w14:textId="77777777" w:rsidR="00DD1B5C" w:rsidRDefault="00DD1B5C" w:rsidP="00DD1B5C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July 2019</w:t>
      </w:r>
    </w:p>
    <w:p w14:paraId="04977C87" w14:textId="77777777" w:rsidR="006B2F86" w:rsidRPr="00E71FC3" w:rsidRDefault="00DD1B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E799D" w14:textId="77777777" w:rsidR="00DD1B5C" w:rsidRDefault="00DD1B5C" w:rsidP="00E71FC3">
      <w:r>
        <w:separator/>
      </w:r>
    </w:p>
  </w:endnote>
  <w:endnote w:type="continuationSeparator" w:id="0">
    <w:p w14:paraId="6A576F8E" w14:textId="77777777" w:rsidR="00DD1B5C" w:rsidRDefault="00DD1B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A06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23B39" w14:textId="77777777" w:rsidR="00DD1B5C" w:rsidRDefault="00DD1B5C" w:rsidP="00E71FC3">
      <w:r>
        <w:separator/>
      </w:r>
    </w:p>
  </w:footnote>
  <w:footnote w:type="continuationSeparator" w:id="0">
    <w:p w14:paraId="677B99D0" w14:textId="77777777" w:rsidR="00DD1B5C" w:rsidRDefault="00DD1B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B5C"/>
    <w:rsid w:val="001A7C09"/>
    <w:rsid w:val="00577BD5"/>
    <w:rsid w:val="00656CBA"/>
    <w:rsid w:val="006A1F77"/>
    <w:rsid w:val="00733BE7"/>
    <w:rsid w:val="00AB52E8"/>
    <w:rsid w:val="00B16D3F"/>
    <w:rsid w:val="00BB41AC"/>
    <w:rsid w:val="00DD1B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3AA1"/>
  <w15:chartTrackingRefBased/>
  <w15:docId w15:val="{9BED960B-2956-4C96-9850-9874077A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2019-07-18T19:27:00Z</dcterms:created>
  <dcterms:modified xsi:type="dcterms:W3CDTF">2019-07-18T19:28:00Z</dcterms:modified>
</cp:coreProperties>
</file>